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EA50CF" w:rsidRPr="00BC470E" w:rsidTr="000C05EF">
        <w:trPr>
          <w:trHeight w:val="273"/>
        </w:trPr>
        <w:tc>
          <w:tcPr>
            <w:tcW w:w="1728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C470E">
              <w:rPr>
                <w:rFonts w:ascii="Comic Sans MS" w:hAnsi="Comic Sans MS"/>
                <w:b/>
                <w:sz w:val="18"/>
                <w:szCs w:val="18"/>
              </w:rPr>
              <w:t>TARİH:</w:t>
            </w:r>
          </w:p>
          <w:p w:rsidR="00EA50CF" w:rsidRPr="00BC470E" w:rsidRDefault="00EA50CF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520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50CF" w:rsidRPr="00BC470E" w:rsidTr="000C05EF">
        <w:trPr>
          <w:trHeight w:val="286"/>
        </w:trPr>
        <w:tc>
          <w:tcPr>
            <w:tcW w:w="1728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BC470E">
              <w:rPr>
                <w:rFonts w:ascii="Comic Sans MS" w:hAnsi="Comic Sans MS"/>
                <w:b/>
                <w:sz w:val="18"/>
                <w:szCs w:val="18"/>
              </w:rPr>
              <w:t>ALDIĞI NOT:</w:t>
            </w:r>
          </w:p>
          <w:p w:rsidR="00EA50CF" w:rsidRPr="00BC470E" w:rsidRDefault="00EA50CF" w:rsidP="000C05E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2520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A50CF" w:rsidRPr="002147BD" w:rsidRDefault="00EA50CF" w:rsidP="000A560D">
      <w:pPr>
        <w:rPr>
          <w:vanish/>
        </w:rPr>
      </w:pPr>
    </w:p>
    <w:tbl>
      <w:tblPr>
        <w:tblpPr w:leftFromText="141" w:rightFromText="141" w:vertAnchor="text" w:horzAnchor="margin" w:tblpY="-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EA50CF" w:rsidRPr="00BC470E" w:rsidTr="000C05EF">
        <w:trPr>
          <w:trHeight w:val="265"/>
        </w:trPr>
        <w:tc>
          <w:tcPr>
            <w:tcW w:w="1728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C470E">
              <w:rPr>
                <w:rFonts w:ascii="Comic Sans MS" w:hAnsi="Comic Sans MS" w:cs="Tahoma"/>
                <w:b/>
                <w:sz w:val="18"/>
                <w:szCs w:val="18"/>
              </w:rPr>
              <w:t>ADI SOYADI:</w:t>
            </w:r>
          </w:p>
          <w:p w:rsidR="00EA50CF" w:rsidRPr="00BC470E" w:rsidRDefault="00EA50CF" w:rsidP="000C05EF">
            <w:pPr>
              <w:jc w:val="center"/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2880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A50CF" w:rsidRPr="00BC470E" w:rsidTr="000C05EF">
        <w:trPr>
          <w:trHeight w:val="277"/>
        </w:trPr>
        <w:tc>
          <w:tcPr>
            <w:tcW w:w="1728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BC470E">
              <w:rPr>
                <w:rFonts w:ascii="Comic Sans MS" w:hAnsi="Comic Sans MS" w:cs="Tahoma"/>
                <w:b/>
                <w:sz w:val="18"/>
                <w:szCs w:val="18"/>
              </w:rPr>
              <w:t>NO:</w:t>
            </w:r>
          </w:p>
          <w:p w:rsidR="00EA50CF" w:rsidRPr="00BC470E" w:rsidRDefault="00EA50CF" w:rsidP="000C05EF">
            <w:pPr>
              <w:jc w:val="center"/>
              <w:rPr>
                <w:rFonts w:ascii="Comic Sans MS" w:hAnsi="Comic Sans MS" w:cs="Tahoma"/>
                <w:sz w:val="18"/>
                <w:szCs w:val="18"/>
              </w:rPr>
            </w:pPr>
          </w:p>
        </w:tc>
        <w:tc>
          <w:tcPr>
            <w:tcW w:w="2880" w:type="dxa"/>
          </w:tcPr>
          <w:p w:rsidR="00EA50CF" w:rsidRPr="00BC470E" w:rsidRDefault="00EA50CF" w:rsidP="000C05EF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A50CF" w:rsidRPr="0035454E" w:rsidRDefault="00EA50CF" w:rsidP="000A560D">
      <w:pPr>
        <w:jc w:val="center"/>
        <w:rPr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MEBlogo" style="position:absolute;left:0;text-align:left;margin-left:1.7pt;margin-top:-14.25pt;width:73.5pt;height:63.8pt;z-index:251642368;visibility:visible;mso-position-horizontal-relative:text;mso-position-vertical-relative:text" o:allowoverlap="f">
            <v:imagedata r:id="rId5" o:title=""/>
            <w10:wrap type="square"/>
          </v:shape>
        </w:pict>
      </w:r>
    </w:p>
    <w:p w:rsidR="00EA50CF" w:rsidRPr="0035454E" w:rsidRDefault="00EA50CF" w:rsidP="000A560D">
      <w:pPr>
        <w:jc w:val="center"/>
        <w:rPr>
          <w:rFonts w:ascii="Comic Sans MS" w:hAnsi="Comic Sans MS"/>
          <w:b/>
          <w:sz w:val="16"/>
          <w:szCs w:val="16"/>
        </w:rPr>
      </w:pPr>
      <w:r w:rsidRPr="0035454E">
        <w:rPr>
          <w:rFonts w:ascii="Comic Sans MS" w:hAnsi="Comic Sans MS"/>
          <w:b/>
          <w:sz w:val="16"/>
          <w:szCs w:val="16"/>
        </w:rPr>
        <w:t>201</w:t>
      </w:r>
      <w:r>
        <w:rPr>
          <w:rFonts w:ascii="Comic Sans MS" w:hAnsi="Comic Sans MS"/>
          <w:b/>
          <w:sz w:val="16"/>
          <w:szCs w:val="16"/>
        </w:rPr>
        <w:t>..</w:t>
      </w:r>
      <w:r w:rsidRPr="0035454E">
        <w:rPr>
          <w:rFonts w:ascii="Comic Sans MS" w:hAnsi="Comic Sans MS"/>
          <w:b/>
          <w:sz w:val="16"/>
          <w:szCs w:val="16"/>
        </w:rPr>
        <w:t>-201</w:t>
      </w:r>
      <w:r>
        <w:rPr>
          <w:rFonts w:ascii="Comic Sans MS" w:hAnsi="Comic Sans MS"/>
          <w:b/>
          <w:sz w:val="16"/>
          <w:szCs w:val="16"/>
        </w:rPr>
        <w:t>..</w:t>
      </w:r>
      <w:r w:rsidRPr="0035454E">
        <w:rPr>
          <w:rFonts w:ascii="Comic Sans MS" w:hAnsi="Comic Sans MS"/>
          <w:b/>
          <w:sz w:val="16"/>
          <w:szCs w:val="16"/>
        </w:rPr>
        <w:t xml:space="preserve"> DERS YILI </w:t>
      </w:r>
      <w:r>
        <w:rPr>
          <w:rFonts w:ascii="Comic Sans MS" w:hAnsi="Comic Sans MS"/>
          <w:b/>
          <w:sz w:val="16"/>
          <w:szCs w:val="16"/>
        </w:rPr>
        <w:t>………….</w:t>
      </w:r>
      <w:r w:rsidRPr="0035454E">
        <w:rPr>
          <w:rFonts w:ascii="Comic Sans MS" w:hAnsi="Comic Sans MS"/>
          <w:b/>
          <w:sz w:val="16"/>
          <w:szCs w:val="16"/>
        </w:rPr>
        <w:t xml:space="preserve"> ORTAOKULU </w:t>
      </w:r>
      <w:r>
        <w:rPr>
          <w:rFonts w:ascii="Comic Sans MS" w:hAnsi="Comic Sans MS"/>
          <w:b/>
          <w:sz w:val="16"/>
          <w:szCs w:val="16"/>
        </w:rPr>
        <w:t>BİLİM UYGULAMALARI</w:t>
      </w:r>
      <w:r w:rsidRPr="0035454E">
        <w:rPr>
          <w:rFonts w:ascii="Comic Sans MS" w:hAnsi="Comic Sans MS"/>
          <w:b/>
          <w:sz w:val="16"/>
          <w:szCs w:val="16"/>
        </w:rPr>
        <w:t xml:space="preserve"> DERSİ</w:t>
      </w:r>
    </w:p>
    <w:p w:rsidR="00EA50CF" w:rsidRPr="00943930" w:rsidRDefault="00EA50CF" w:rsidP="00943930">
      <w:pPr>
        <w:jc w:val="center"/>
        <w:rPr>
          <w:rFonts w:ascii="Comic Sans MS" w:hAnsi="Comic Sans MS"/>
          <w:b/>
          <w:sz w:val="16"/>
          <w:szCs w:val="16"/>
        </w:rPr>
        <w:sectPr w:rsidR="00EA50CF" w:rsidRPr="00943930" w:rsidSect="000A560D">
          <w:pgSz w:w="11906" w:h="16838"/>
          <w:pgMar w:top="568" w:right="566" w:bottom="709" w:left="709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16"/>
          <w:szCs w:val="16"/>
        </w:rPr>
        <w:t>5/C</w:t>
      </w:r>
      <w:r w:rsidRPr="0035454E">
        <w:rPr>
          <w:rFonts w:ascii="Comic Sans MS" w:hAnsi="Comic Sans MS"/>
          <w:b/>
          <w:sz w:val="16"/>
          <w:szCs w:val="16"/>
        </w:rPr>
        <w:t xml:space="preserve"> SINIF</w:t>
      </w:r>
      <w:r>
        <w:rPr>
          <w:rFonts w:ascii="Comic Sans MS" w:hAnsi="Comic Sans MS"/>
          <w:b/>
          <w:sz w:val="16"/>
          <w:szCs w:val="16"/>
        </w:rPr>
        <w:t>I</w:t>
      </w:r>
      <w:r w:rsidRPr="0035454E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>I. DÖNEM II. YAZILISI</w:t>
      </w:r>
    </w:p>
    <w:p w:rsidR="00EA50CF" w:rsidRPr="00B74A88" w:rsidRDefault="00EA50CF" w:rsidP="00284A90">
      <w:pPr>
        <w:rPr>
          <w:rFonts w:ascii="Comic Sans MS" w:eastAsia="Batang" w:hAnsi="Comic Sans MS"/>
          <w:b/>
          <w:sz w:val="16"/>
          <w:szCs w:val="16"/>
        </w:rPr>
      </w:pPr>
      <w:r w:rsidRPr="00B74A88">
        <w:rPr>
          <w:rFonts w:ascii="Comic Sans MS" w:hAnsi="Comic Sans MS"/>
          <w:b/>
          <w:sz w:val="18"/>
          <w:szCs w:val="18"/>
        </w:rPr>
        <w:t>1</w:t>
      </w:r>
      <w:r w:rsidRPr="00B74A88">
        <w:rPr>
          <w:rFonts w:ascii="Comic Sans MS" w:hAnsi="Comic Sans MS"/>
          <w:b/>
          <w:sz w:val="16"/>
          <w:szCs w:val="16"/>
        </w:rPr>
        <w:t>)</w:t>
      </w:r>
      <w:r w:rsidRPr="00B74A88">
        <w:rPr>
          <w:rFonts w:ascii="Comic Sans MS" w:eastAsia="Batang" w:hAnsi="Comic Sans MS"/>
          <w:b/>
          <w:sz w:val="16"/>
          <w:szCs w:val="16"/>
        </w:rPr>
        <w:t xml:space="preserve"> Resimde verilen durumların gerçekleşmesinde, hangi kuvvet etkili ise o kuvvetin yanındaki kutucuğu işaretleyin.</w:t>
      </w:r>
    </w:p>
    <w:p w:rsidR="00EA50CF" w:rsidRPr="00B74A88" w:rsidRDefault="00EA50CF" w:rsidP="00284A90">
      <w:pPr>
        <w:rPr>
          <w:rFonts w:ascii="Comic Sans MS" w:eastAsia="Batang" w:hAnsi="Comic Sans MS"/>
          <w:b/>
          <w:sz w:val="16"/>
          <w:szCs w:val="16"/>
        </w:rPr>
      </w:pPr>
      <w:r>
        <w:rPr>
          <w:noProof/>
        </w:rPr>
        <w:pict>
          <v:shape id="Resim 293" o:spid="_x0000_s1027" type="#_x0000_t75" alt="䑚슾" style="position:absolute;margin-left:34.65pt;margin-top:-.3pt;width:70.45pt;height:60pt;z-index:-251673088;visibility:visible">
            <v:imagedata r:id="rId6" o:title=""/>
          </v:shape>
        </w:pict>
      </w:r>
      <w:r w:rsidRPr="00B74A88">
        <w:rPr>
          <w:rFonts w:ascii="Comic Sans MS" w:eastAsia="Batang" w:hAnsi="Comic Sans MS"/>
          <w:b/>
          <w:sz w:val="16"/>
          <w:szCs w:val="16"/>
        </w:rPr>
        <w:t>a)</w:t>
      </w:r>
    </w:p>
    <w:p w:rsidR="00EA50CF" w:rsidRPr="00B74A88" w:rsidRDefault="00EA50CF" w:rsidP="00284A90">
      <w:pPr>
        <w:rPr>
          <w:rFonts w:ascii="Comic Sans MS" w:eastAsia="Batang" w:hAnsi="Comic Sans MS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000000"/>
          <w:sz w:val="16"/>
          <w:szCs w:val="16"/>
        </w:rPr>
      </w:pPr>
      <w:r w:rsidRPr="00B74A88">
        <w:rPr>
          <w:rFonts w:ascii="Comic Sans MS" w:eastAsia="Batang" w:hAnsi="Comic Sans MS" w:cs="Tahoma"/>
          <w:b/>
          <w:color w:val="FF0000"/>
          <w:sz w:val="16"/>
          <w:szCs w:val="16"/>
        </w:rPr>
        <w:t xml:space="preserve">   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  <w:r>
        <w:rPr>
          <w:noProof/>
        </w:rPr>
        <w:pict>
          <v:roundrect id="Yuvarlatılmış Dikdörtgen 291" o:spid="_x0000_s1028" style="position:absolute;margin-left:1.65pt;margin-top:13.7pt;width:139.5pt;height:33.75pt;z-index:251644416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" strokecolor="red" strokeweight="2pt">
            <v:textbox>
              <w:txbxContent>
                <w:p w:rsidR="00EA50CF" w:rsidRPr="00284A9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84A90">
                    <w:rPr>
                      <w:rFonts w:ascii="Comic Sans MS" w:hAnsi="Comic Sans MS"/>
                      <w:sz w:val="16"/>
                      <w:szCs w:val="16"/>
                    </w:rPr>
                    <w:t>Serbest bırakılan oyuncak arabanın yokuştan aşağı inmesi</w:t>
                  </w:r>
                </w:p>
              </w:txbxContent>
            </v:textbox>
          </v:roundrect>
        </w:pict>
      </w:r>
      <w:r w:rsidRPr="00B74A88">
        <w:rPr>
          <w:rFonts w:ascii="Comic Sans MS" w:eastAsia="Batang" w:hAnsi="Comic Sans MS" w:cs="Tahoma"/>
          <w:b/>
          <w:sz w:val="16"/>
          <w:szCs w:val="16"/>
        </w:rPr>
        <w:t xml:space="preserve">                                                                 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000000"/>
          <w:sz w:val="16"/>
          <w:szCs w:val="16"/>
        </w:rPr>
      </w:pPr>
      <w:r>
        <w:rPr>
          <w:noProof/>
        </w:rPr>
        <w:pict>
          <v:roundrect id="Yuvarlatılmış Dikdörtgen 289" o:spid="_x0000_s1029" style="position:absolute;margin-left:9.15pt;margin-top:2.3pt;width:127.5pt;height:33.75pt;z-index:251654656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" strokecolor="blue" strokeweight="1pt">
            <v:textbox>
              <w:txbxContent>
                <w:p w:rsidR="00EA50CF" w:rsidRPr="00284A9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84A90">
                    <w:rPr>
                      <w:rFonts w:ascii="Comic Sans MS" w:hAnsi="Comic Sans MS"/>
                      <w:sz w:val="16"/>
                      <w:szCs w:val="16"/>
                    </w:rPr>
                    <w:t>Temas gerektiren: O</w:t>
                  </w:r>
                </w:p>
                <w:p w:rsidR="00EA50CF" w:rsidRPr="00284A9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84A90">
                    <w:rPr>
                      <w:rFonts w:ascii="Comic Sans MS" w:hAnsi="Comic Sans MS"/>
                      <w:sz w:val="16"/>
                      <w:szCs w:val="16"/>
                    </w:rPr>
                    <w:t>Temas gerektirmeyen: O</w:t>
                  </w:r>
                </w:p>
              </w:txbxContent>
            </v:textbox>
          </v:roundrect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  <w:r>
        <w:rPr>
          <w:noProof/>
        </w:rPr>
        <w:pict>
          <v:shape id="Resim 287" o:spid="_x0000_s1030" type="#_x0000_t75" alt="䑚슾" style="position:absolute;margin-left:45.15pt;margin-top:4.05pt;width:66pt;height:64.5pt;z-index:-251670016;visibility:visible">
            <v:imagedata r:id="rId7" o:title=""/>
          </v:shape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  <w:r w:rsidRPr="00B74A88">
        <w:rPr>
          <w:rFonts w:ascii="Comic Sans MS" w:eastAsia="Batang" w:hAnsi="Comic Sans MS" w:cs="Tahoma"/>
          <w:b/>
          <w:sz w:val="16"/>
          <w:szCs w:val="16"/>
        </w:rPr>
        <w:t>b)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  <w:r>
        <w:rPr>
          <w:noProof/>
        </w:rPr>
        <w:pict>
          <v:roundrect id="Yuvarlatılmış Dikdörtgen 60" o:spid="_x0000_s1031" style="position:absolute;margin-left:15.15pt;margin-top:5.15pt;width:115.5pt;height:32.25pt;z-index:251647488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" strokecolor="#0cf" strokeweight="2pt">
            <v:textbox>
              <w:txbxContent>
                <w:p w:rsidR="00EA50CF" w:rsidRPr="00284A9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284A90">
                    <w:rPr>
                      <w:rFonts w:ascii="Comic Sans MS" w:hAnsi="Comic Sans MS"/>
                      <w:sz w:val="16"/>
                      <w:szCs w:val="16"/>
                    </w:rPr>
                    <w:t>Rüzgârın, rüzgâr gülünü döndürmesi</w:t>
                  </w:r>
                </w:p>
              </w:txbxContent>
            </v:textbox>
          </v:roundrect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>
        <w:rPr>
          <w:noProof/>
        </w:rPr>
        <w:pict>
          <v:roundrect id="Yuvarlatılmış Dikdörtgen 51" o:spid="_x0000_s1032" style="position:absolute;margin-left:5.4pt;margin-top:3.9pt;width:135.75pt;height:33pt;z-index:251656704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" strokecolor="blue" strokeweight="1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gerektiren: O</w:t>
                  </w:r>
                </w:p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gerektirmeyen: O</w:t>
                  </w:r>
                </w:p>
              </w:txbxContent>
            </v:textbox>
          </v:roundrect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 w:rsidRPr="00B74A88">
        <w:rPr>
          <w:rFonts w:ascii="Comic Sans MS" w:eastAsia="Batang" w:hAnsi="Comic Sans MS" w:cs="Tahoma"/>
          <w:b/>
          <w:color w:val="FF0000"/>
          <w:sz w:val="16"/>
          <w:szCs w:val="16"/>
        </w:rPr>
        <w:t xml:space="preserve">                                                                                          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>
        <w:rPr>
          <w:noProof/>
        </w:rPr>
        <w:pict>
          <v:shape id="Resim 34" o:spid="_x0000_s1033" type="#_x0000_t75" alt="mıknatıs2" style="position:absolute;margin-left:45pt;margin-top:1.1pt;width:55.65pt;height:63pt;z-index:-251665920;visibility:visible">
            <v:imagedata r:id="rId8" o:title=""/>
          </v:shape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  <w:r w:rsidRPr="00B74A88">
        <w:rPr>
          <w:rFonts w:ascii="Comic Sans MS" w:eastAsia="Batang" w:hAnsi="Comic Sans MS" w:cs="Tahoma"/>
          <w:b/>
          <w:sz w:val="16"/>
          <w:szCs w:val="16"/>
        </w:rPr>
        <w:t>c)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>
        <w:rPr>
          <w:noProof/>
        </w:rPr>
        <w:pict>
          <v:roundrect id="Yuvarlatılmış Dikdörtgen 35" o:spid="_x0000_s1034" style="position:absolute;margin-left:15.15pt;margin-top:11.95pt;width:121.5pt;height:24pt;z-index:251651584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" strokecolor="#9c0" strokeweight="2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Mıknatısın çivileri çekmesi</w:t>
                  </w:r>
                </w:p>
              </w:txbxContent>
            </v:textbox>
          </v:roundrect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 w:rsidRPr="00B74A88">
        <w:rPr>
          <w:rFonts w:ascii="Comic Sans MS" w:eastAsia="Batang" w:hAnsi="Comic Sans MS" w:cs="Tahoma"/>
          <w:b/>
          <w:color w:val="FF0000"/>
          <w:sz w:val="16"/>
          <w:szCs w:val="16"/>
        </w:rPr>
        <w:t xml:space="preserve">      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>
        <w:rPr>
          <w:noProof/>
        </w:rPr>
        <w:pict>
          <v:roundrect id="Yuvarlatılmış Dikdörtgen 47" o:spid="_x0000_s1035" style="position:absolute;margin-left:12.15pt;margin-top:2.4pt;width:129pt;height:37.5pt;z-index:251658752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" strokecolor="blue" strokeweight="1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gerektiren: O</w:t>
                  </w:r>
                </w:p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gerektirmeyen: O</w:t>
                  </w:r>
                </w:p>
              </w:txbxContent>
            </v:textbox>
          </v:roundrect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  <w:r>
        <w:rPr>
          <w:noProof/>
        </w:rPr>
        <w:pict>
          <v:shape id="Resim 294" o:spid="_x0000_s1036" type="#_x0000_t75" style="position:absolute;margin-left:27.9pt;margin-top:.4pt;width:108.75pt;height:78pt;z-index:-251655680;visibility:visible" wrapcoords="-149 0 -149 21185 21600 21185 21600 0 -149 0">
            <v:imagedata r:id="rId9" o:title=""/>
            <w10:wrap type="tight"/>
          </v:shape>
        </w:pic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sz w:val="16"/>
          <w:szCs w:val="16"/>
        </w:rPr>
      </w:pPr>
      <w:r w:rsidRPr="00B74A88">
        <w:rPr>
          <w:rFonts w:ascii="Comic Sans MS" w:eastAsia="Batang" w:hAnsi="Comic Sans MS" w:cs="Tahoma"/>
          <w:b/>
          <w:sz w:val="16"/>
          <w:szCs w:val="16"/>
        </w:rPr>
        <w:t>d)</w:t>
      </w: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284A90">
      <w:pPr>
        <w:rPr>
          <w:rFonts w:ascii="Comic Sans MS" w:eastAsia="Batang" w:hAnsi="Comic Sans MS" w:cs="Tahoma"/>
          <w:b/>
          <w:color w:val="FF0000"/>
          <w:sz w:val="16"/>
          <w:szCs w:val="16"/>
        </w:rPr>
      </w:pP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roundrect id="Yuvarlatılmış Dikdörtgen 292" o:spid="_x0000_s1037" style="position:absolute;margin-left:18.15pt;margin-top:.1pt;width:126pt;height:43.5pt;z-index:251645440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" strokecolor="#fc0" strokeweight="2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Yün kumaşa sürtülen cam çubuğun kâğıt parçalarını çekmesi</w:t>
                  </w:r>
                </w:p>
              </w:txbxContent>
            </v:textbox>
          </v:roundrect>
        </w:pict>
      </w: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roundrect id="Yuvarlatılmış Dikdörtgen 290" o:spid="_x0000_s1038" style="position:absolute;margin-left:15.15pt;margin-top:9.9pt;width:132pt;height:30.75pt;z-index:251655680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" strokecolor="blue" strokeweight="1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gerektiren: O</w:t>
                  </w:r>
                </w:p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gerektirmeyen: O</w:t>
                  </w:r>
                </w:p>
              </w:txbxContent>
            </v:textbox>
          </v:roundrect>
        </w:pict>
      </w: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Pr="00B74A88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6"/>
          <w:szCs w:val="16"/>
        </w:rPr>
      </w:pPr>
      <w:r>
        <w:rPr>
          <w:noProof/>
        </w:rPr>
        <w:pict>
          <v:shape id="Resim 288" o:spid="_x0000_s1039" type="#_x0000_t75" alt="䑚슾" style="position:absolute;margin-left:13.6pt;margin-top:5.95pt;width:105pt;height:67.5pt;z-index:-251667968;visibility:visible">
            <v:imagedata r:id="rId10" o:title=""/>
          </v:shape>
        </w:pic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e)</w: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roundrect id="Yuvarlatılmış Dikdörtgen 61" o:spid="_x0000_s1040" style="position:absolute;margin-left:-1.4pt;margin-top:3.1pt;width:126pt;height:32.25pt;z-index:251649536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" strokecolor="#c9f" strokeweight="2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Pipete üflendiğinde huninin içindeki topun havalanması</w:t>
                  </w:r>
                </w:p>
              </w:txbxContent>
            </v:textbox>
          </v:roundrect>
        </w:pic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roundrect id="Yuvarlatılmış Dikdörtgen 52" o:spid="_x0000_s1041" style="position:absolute;margin-left:-3.65pt;margin-top:9.5pt;width:137.25pt;height:34.5pt;z-index:251657728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" strokecolor="blue" strokeweight="1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gerektiren: O</w:t>
                  </w:r>
                </w:p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gerektirmeyen: O</w:t>
                  </w:r>
                </w:p>
              </w:txbxContent>
            </v:textbox>
          </v:roundrect>
        </w:pic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39" o:spid="_x0000_s1042" type="#_x0000_t75" alt="yay" style="position:absolute;margin-left:13.45pt;margin-top:4.1pt;width:92.3pt;height:61.4pt;z-index:-251663872;visibility:visible">
            <v:imagedata r:id="rId11" o:title=""/>
          </v:shape>
        </w:pict>
      </w:r>
      <w:r>
        <w:rPr>
          <w:rFonts w:ascii="Comic Sans MS" w:hAnsi="Comic Sans MS"/>
          <w:b/>
          <w:sz w:val="18"/>
          <w:szCs w:val="18"/>
        </w:rPr>
        <w:t>f)</w: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roundrect id="Yuvarlatılmış Dikdörtgen 36" o:spid="_x0000_s1043" style="position:absolute;margin-left:3.85pt;margin-top:2.6pt;width:105.75pt;height:27pt;z-index:251653632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" strokecolor="#f60" strokeweight="2pt">
            <v:textbox>
              <w:txbxContent>
                <w:p w:rsidR="00EA50CF" w:rsidRPr="00610DA0" w:rsidRDefault="00EA50CF" w:rsidP="00284A90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Yayın gerilmesi</w:t>
                  </w:r>
                </w:p>
              </w:txbxContent>
            </v:textbox>
          </v:roundrect>
        </w:pic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roundrect id="Yuvarlatılmış Dikdörtgen 48" o:spid="_x0000_s1044" style="position:absolute;margin-left:-3.65pt;margin-top:2.3pt;width:129pt;height:37.5pt;z-index:251659776;visibility:visible" arcsize="4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" strokecolor="blue" strokeweight="1pt">
            <v:textbox>
              <w:txbxContent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gerektiren: O</w:t>
                  </w:r>
                </w:p>
                <w:p w:rsidR="00EA50CF" w:rsidRPr="00610DA0" w:rsidRDefault="00EA50CF" w:rsidP="00284A9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610DA0">
                    <w:rPr>
                      <w:rFonts w:ascii="Comic Sans MS" w:hAnsi="Comic Sans MS"/>
                      <w:sz w:val="16"/>
                      <w:szCs w:val="16"/>
                    </w:rPr>
                    <w:t>Temas gerektirmeyen: O</w:t>
                  </w:r>
                </w:p>
              </w:txbxContent>
            </v:textbox>
          </v:roundrect>
        </w:pict>
      </w: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Default="00EA50CF" w:rsidP="00FB34DC">
      <w:pPr>
        <w:pStyle w:val="NoSpacing"/>
        <w:tabs>
          <w:tab w:val="left" w:pos="284"/>
        </w:tabs>
        <w:rPr>
          <w:rFonts w:ascii="Comic Sans MS" w:hAnsi="Comic Sans MS"/>
          <w:b/>
          <w:sz w:val="18"/>
          <w:szCs w:val="18"/>
        </w:rPr>
      </w:pPr>
    </w:p>
    <w:p w:rsidR="00EA50CF" w:rsidRPr="00731762" w:rsidRDefault="00EA50CF" w:rsidP="00731762">
      <w:pPr>
        <w:rPr>
          <w:rFonts w:ascii="Comic Sans MS" w:eastAsia="Batang" w:hAnsi="Comic Sans MS" w:cs="Tahoma"/>
          <w:b/>
          <w:bCs/>
          <w:sz w:val="16"/>
          <w:szCs w:val="16"/>
        </w:rPr>
      </w:pPr>
      <w:r w:rsidRPr="00731762">
        <w:rPr>
          <w:rFonts w:ascii="Comic Sans MS" w:eastAsia="Batang" w:hAnsi="Comic Sans MS" w:cs="Tahoma"/>
          <w:b/>
          <w:bCs/>
          <w:sz w:val="16"/>
          <w:szCs w:val="16"/>
        </w:rPr>
        <w:t>2) Aşağıdaki resimleri inceleyiniz. Verilen örneklerde alınan önlemler, sürtünmeyi artırıcı mı yoksa azaltıcı yönde midir?</w:t>
      </w:r>
    </w:p>
    <w:p w:rsidR="00EA50CF" w:rsidRPr="00731762" w:rsidRDefault="00EA50CF" w:rsidP="00731762">
      <w:pPr>
        <w:rPr>
          <w:rFonts w:ascii="Comic Sans MS" w:eastAsia="Batang" w:hAnsi="Comic Sans MS" w:cs="Tahoma"/>
          <w:bCs/>
          <w:sz w:val="18"/>
          <w:szCs w:val="18"/>
        </w:rPr>
      </w:pP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a) </w:t>
      </w:r>
      <w:r>
        <w:rPr>
          <w:noProof/>
        </w:rPr>
        <w:pict>
          <v:shape id="Resim 299" o:spid="_x0000_s1045" type="#_x0000_t75" alt="yağlama" style="position:absolute;margin-left:-3.85pt;margin-top:16.15pt;width:126pt;height:73.1pt;z-index:-251654656;visibility:visible;mso-position-horizontal-relative:text;mso-position-vertical-relative:text">
            <v:imagedata r:id="rId12" o:title=""/>
          </v:shape>
        </w:pict>
      </w: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Arabaların bazı parçalarının                      </w:t>
      </w:r>
      <w:r>
        <w:rPr>
          <w:noProof/>
        </w:rPr>
        <w:pict>
          <v:shape id="Resim 301" o:spid="_x0000_s1046" type="#_x0000_t75" alt="paraşüt" style="position:absolute;margin-left:6in;margin-top:2.35pt;width:47.7pt;height:74.2pt;z-index:-251652608;visibility:visible;mso-position-horizontal-relative:text;mso-position-vertical-relative:text">
            <v:imagedata r:id="rId13" o:title=""/>
          </v:shape>
        </w:pict>
      </w: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yağlanması    </w: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                                                    </w: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    </w: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___________________                           </w: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  </w: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b) Buzdolabı gibi ağır eşyaların                         </w:t>
      </w:r>
      <w:r>
        <w:rPr>
          <w:noProof/>
        </w:rPr>
        <w:pict>
          <v:shape id="Resim 298" o:spid="_x0000_s1047" type="#_x0000_t75" alt="halı" style="position:absolute;margin-left:423pt;margin-top:6pt;width:1in;height:64.4pt;z-index:-251649536;visibility:visible;mso-position-horizontal-relative:text;mso-position-vertical-relative:text">
            <v:imagedata r:id="rId14" o:title=""/>
          </v:shape>
        </w:pict>
      </w: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altına tekerlek takılması                                                                           </w: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noProof/>
        </w:rPr>
        <w:pict>
          <v:shape id="Resim 297" o:spid="_x0000_s1048" type="#_x0000_t75" alt="缬싻" style="position:absolute;margin-left:36pt;margin-top:2.3pt;width:29.05pt;height:55.4pt;z-index:-251651584;visibility:visible">
            <v:imagedata r:id="rId15" o:title=""/>
          </v:shape>
        </w:pict>
      </w: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                                                __________________    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noProof/>
        </w:rPr>
        <w:pict>
          <v:shape id="Resim 300" o:spid="_x0000_s1049" type="#_x0000_t75" alt="ayak" style="position:absolute;margin-left:3.75pt;margin-top:.9pt;width:99pt;height:65.9pt;z-index:-251653632;visibility:visible">
            <v:imagedata r:id="rId16" o:title=""/>
          </v:shape>
        </w:pict>
      </w: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c)Futbolcuların özel ayakkabı giymesi     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__________________          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d) Güreşçilerin vücutlarını yağlaması   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noProof/>
        </w:rPr>
        <w:pict>
          <v:shape id="Resim 296" o:spid="_x0000_s1050" type="#_x0000_t75" alt="缬싻" style="position:absolute;margin-left:6.25pt;margin-top:1.25pt;width:1in;height:56.5pt;z-index:-251650560;visibility:visible">
            <v:imagedata r:id="rId17" o:title=""/>
          </v:shape>
        </w:pic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__________________         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>e) Uçaktan atlarken paraşüt kullanılması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noProof/>
        </w:rPr>
        <w:pict>
          <v:shape id="Resim 302" o:spid="_x0000_s1051" type="#_x0000_t75" alt="paraşüt" style="position:absolute;margin-left:450pt;margin-top:312.45pt;width:47.7pt;height:74.2pt;z-index:-251648512;visibility:visible">
            <v:imagedata r:id="rId13" o:title=""/>
          </v:shape>
        </w:pict>
      </w: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      </w:t>
      </w:r>
      <w:r w:rsidRPr="00C05729">
        <w:rPr>
          <w:rFonts w:ascii="Comic Sans MS" w:eastAsia="Batang" w:hAnsi="Comic Sans MS" w:cs="Tahoma"/>
          <w:b/>
          <w:noProof/>
          <w:sz w:val="18"/>
          <w:szCs w:val="18"/>
        </w:rPr>
        <w:pict>
          <v:shape id="Resim 303" o:spid="_x0000_i1025" type="#_x0000_t75" style="width:48.75pt;height:75pt;visibility:visible">
            <v:imagedata r:id="rId18" o:title=""/>
          </v:shape>
        </w:pic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__________________       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>f) Taş zemine halı serilmesi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noProof/>
        </w:rPr>
        <w:pict>
          <v:shape id="Resim 306" o:spid="_x0000_s1052" type="#_x0000_t75" style="position:absolute;margin-left:21.8pt;margin-top:4.25pt;width:72.75pt;height:61.5pt;z-index:-251645440;visibility:visible">
            <v:imagedata r:id="rId19" o:title=""/>
          </v:shape>
        </w:pic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bookmarkStart w:id="0" w:name="_GoBack"/>
      <w:bookmarkEnd w:id="0"/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 w:rsidRPr="00B26673">
        <w:rPr>
          <w:rFonts w:ascii="Comic Sans MS" w:eastAsia="Batang" w:hAnsi="Comic Sans MS" w:cs="Tahoma"/>
          <w:b/>
          <w:bCs/>
          <w:sz w:val="18"/>
          <w:szCs w:val="18"/>
        </w:rPr>
        <w:t xml:space="preserve">__________________       </w:t>
      </w:r>
      <w:r>
        <w:rPr>
          <w:noProof/>
        </w:rPr>
        <w:pict>
          <v:shape id="Resim 305" o:spid="_x0000_s1053" type="#_x0000_t75" alt="paraşüt" style="position:absolute;margin-left:273.65pt;margin-top:383.5pt;width:47.7pt;height:74.2pt;z-index:-251646464;visibility:visible;mso-position-horizontal-relative:text;mso-position-vertical-relative:text">
            <v:imagedata r:id="rId13" o:title=""/>
          </v:shape>
        </w:pict>
      </w:r>
      <w:r>
        <w:rPr>
          <w:noProof/>
        </w:rPr>
        <w:pict>
          <v:shape id="Resim 304" o:spid="_x0000_s1054" type="#_x0000_t75" alt="paraşüt" style="position:absolute;margin-left:273.65pt;margin-top:383.5pt;width:47.7pt;height:74.2pt;z-index:-251647488;visibility:visible;mso-position-horizontal-relative:text;mso-position-vertical-relative:text">
            <v:imagedata r:id="rId13" o:title=""/>
          </v:shape>
        </w:pict>
      </w:r>
    </w:p>
    <w:p w:rsidR="00EA50CF" w:rsidRDefault="00EA50CF" w:rsidP="00B26673"/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335" o:spid="_x0000_s1055" type="#_x0000_t75" style="position:absolute;margin-left:.8pt;margin-top:21.15pt;width:180.75pt;height:93pt;z-index:-251644416;visibility:visible">
            <v:imagedata r:id="rId20" o:title=""/>
          </v:shape>
        </w:pict>
      </w:r>
      <w:r w:rsidRPr="00B74A88">
        <w:rPr>
          <w:rFonts w:ascii="Comic Sans MS" w:hAnsi="Comic Sans MS"/>
          <w:b/>
          <w:sz w:val="18"/>
          <w:szCs w:val="18"/>
        </w:rPr>
        <w:t>3)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B74A88">
        <w:rPr>
          <w:rFonts w:ascii="Comic Sans MS" w:hAnsi="Comic Sans MS"/>
          <w:b/>
          <w:sz w:val="18"/>
          <w:szCs w:val="18"/>
        </w:rPr>
        <w:t xml:space="preserve">Aşağıdaki dinamometrelerden hangisi 50 N luk kuvveti ölçebilir? </w:t>
      </w: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</w:p>
    <w:p w:rsidR="00EA50CF" w:rsidRDefault="00EA50CF" w:rsidP="00B26673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 id="Resim 337" o:spid="_x0000_s1056" type="#_x0000_t75" style="position:absolute;margin-left:5.3pt;margin-top:16.15pt;width:176.25pt;height:86.25pt;z-index:-251643392;visibility:visible">
            <v:imagedata r:id="rId21" o:title="" grayscale="t"/>
          </v:shape>
        </w:pict>
      </w:r>
      <w:r>
        <w:rPr>
          <w:rFonts w:ascii="Comic Sans MS" w:hAnsi="Comic Sans MS"/>
          <w:b/>
          <w:sz w:val="18"/>
          <w:szCs w:val="18"/>
        </w:rPr>
        <w:t xml:space="preserve">4) 1, 2, 3, 4, 5 ve 6 olaylarının adını yazınız. </w:t>
      </w:r>
    </w:p>
    <w:p w:rsidR="00EA50CF" w:rsidRDefault="00EA50CF" w:rsidP="00B26673"/>
    <w:p w:rsidR="00EA50CF" w:rsidRDefault="00EA50CF" w:rsidP="00B26673"/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rFonts w:ascii="Comic Sans MS" w:eastAsia="Batang" w:hAnsi="Comic Sans MS" w:cs="Tahoma"/>
          <w:b/>
          <w:bCs/>
          <w:sz w:val="18"/>
          <w:szCs w:val="18"/>
        </w:rPr>
        <w:t>1=</w:t>
      </w: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rFonts w:ascii="Comic Sans MS" w:eastAsia="Batang" w:hAnsi="Comic Sans MS" w:cs="Tahoma"/>
          <w:b/>
          <w:bCs/>
          <w:sz w:val="18"/>
          <w:szCs w:val="18"/>
        </w:rPr>
        <w:t>2=</w:t>
      </w: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rFonts w:ascii="Comic Sans MS" w:eastAsia="Batang" w:hAnsi="Comic Sans MS" w:cs="Tahoma"/>
          <w:b/>
          <w:bCs/>
          <w:sz w:val="18"/>
          <w:szCs w:val="18"/>
        </w:rPr>
        <w:t>3=</w:t>
      </w: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rFonts w:ascii="Comic Sans MS" w:eastAsia="Batang" w:hAnsi="Comic Sans MS" w:cs="Tahoma"/>
          <w:b/>
          <w:bCs/>
          <w:sz w:val="18"/>
          <w:szCs w:val="18"/>
        </w:rPr>
        <w:t>4=</w:t>
      </w:r>
    </w:p>
    <w:p w:rsidR="00EA50CF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rFonts w:ascii="Comic Sans MS" w:eastAsia="Batang" w:hAnsi="Comic Sans MS" w:cs="Tahoma"/>
          <w:b/>
          <w:bCs/>
          <w:sz w:val="18"/>
          <w:szCs w:val="18"/>
        </w:rPr>
        <w:t>5=</w:t>
      </w:r>
    </w:p>
    <w:p w:rsidR="00EA50CF" w:rsidRPr="00B26673" w:rsidRDefault="00EA50CF" w:rsidP="00731762">
      <w:pPr>
        <w:pStyle w:val="NoSpacing"/>
        <w:tabs>
          <w:tab w:val="left" w:pos="284"/>
        </w:tabs>
        <w:rPr>
          <w:rFonts w:ascii="Comic Sans MS" w:eastAsia="Batang" w:hAnsi="Comic Sans MS" w:cs="Tahoma"/>
          <w:b/>
          <w:bCs/>
          <w:sz w:val="18"/>
          <w:szCs w:val="18"/>
        </w:rPr>
      </w:pPr>
      <w:r>
        <w:rPr>
          <w:rFonts w:ascii="Comic Sans MS" w:eastAsia="Batang" w:hAnsi="Comic Sans MS" w:cs="Tahoma"/>
          <w:b/>
          <w:bCs/>
          <w:sz w:val="18"/>
          <w:szCs w:val="18"/>
        </w:rPr>
        <w:t>6=</w:t>
      </w:r>
    </w:p>
    <w:sectPr w:rsidR="00EA50CF" w:rsidRPr="00B26673" w:rsidSect="00A603F4">
      <w:type w:val="continuous"/>
      <w:pgSz w:w="11906" w:h="16838"/>
      <w:pgMar w:top="568" w:right="566" w:bottom="568" w:left="567" w:header="708" w:footer="708" w:gutter="0"/>
      <w:cols w:num="3" w:sep="1" w:space="2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B24D2"/>
    <w:multiLevelType w:val="hybridMultilevel"/>
    <w:tmpl w:val="BE1489D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000815"/>
    <w:multiLevelType w:val="hybridMultilevel"/>
    <w:tmpl w:val="C73CF8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4E25B0"/>
    <w:multiLevelType w:val="hybridMultilevel"/>
    <w:tmpl w:val="AB22AAC0"/>
    <w:lvl w:ilvl="0" w:tplc="16CE526C">
      <w:start w:val="1"/>
      <w:numFmt w:val="upperLetter"/>
      <w:lvlText w:val="%1)"/>
      <w:lvlJc w:val="left"/>
      <w:pPr>
        <w:ind w:left="502" w:hanging="360"/>
      </w:pPr>
      <w:rPr>
        <w:rFonts w:ascii="Comic Sans MS" w:hAnsi="Comic Sans MS" w:cs="Times New Roman" w:hint="default"/>
        <w:b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5B5FE3"/>
    <w:multiLevelType w:val="hybridMultilevel"/>
    <w:tmpl w:val="EC088C3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FB6EB6"/>
    <w:multiLevelType w:val="hybridMultilevel"/>
    <w:tmpl w:val="AB0A53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4E1AB4"/>
    <w:multiLevelType w:val="hybridMultilevel"/>
    <w:tmpl w:val="4DC86052"/>
    <w:lvl w:ilvl="0" w:tplc="8A28BAE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60D"/>
    <w:rsid w:val="000855CF"/>
    <w:rsid w:val="000A560D"/>
    <w:rsid w:val="000C05EF"/>
    <w:rsid w:val="000C332E"/>
    <w:rsid w:val="000E2F22"/>
    <w:rsid w:val="000E5659"/>
    <w:rsid w:val="00182476"/>
    <w:rsid w:val="00183FE0"/>
    <w:rsid w:val="002069B9"/>
    <w:rsid w:val="002147BD"/>
    <w:rsid w:val="00252EE8"/>
    <w:rsid w:val="00255914"/>
    <w:rsid w:val="00284A90"/>
    <w:rsid w:val="0035454E"/>
    <w:rsid w:val="00363BFC"/>
    <w:rsid w:val="00423F10"/>
    <w:rsid w:val="0042704B"/>
    <w:rsid w:val="00441301"/>
    <w:rsid w:val="004C12E5"/>
    <w:rsid w:val="004C4AE0"/>
    <w:rsid w:val="005C04D3"/>
    <w:rsid w:val="00610DA0"/>
    <w:rsid w:val="00645A58"/>
    <w:rsid w:val="0068272F"/>
    <w:rsid w:val="006B057B"/>
    <w:rsid w:val="006B5986"/>
    <w:rsid w:val="00731762"/>
    <w:rsid w:val="00745A6B"/>
    <w:rsid w:val="007D55B4"/>
    <w:rsid w:val="007F1A76"/>
    <w:rsid w:val="008649A0"/>
    <w:rsid w:val="00902560"/>
    <w:rsid w:val="00943930"/>
    <w:rsid w:val="009A3445"/>
    <w:rsid w:val="00A603F4"/>
    <w:rsid w:val="00A747DA"/>
    <w:rsid w:val="00B26673"/>
    <w:rsid w:val="00B3523B"/>
    <w:rsid w:val="00B608C3"/>
    <w:rsid w:val="00B74A88"/>
    <w:rsid w:val="00B8098D"/>
    <w:rsid w:val="00BC470E"/>
    <w:rsid w:val="00C05729"/>
    <w:rsid w:val="00EA50CF"/>
    <w:rsid w:val="00ED1001"/>
    <w:rsid w:val="00FB34DC"/>
    <w:rsid w:val="00FF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0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7F1A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1A76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Paragraph">
    <w:name w:val="List Paragraph"/>
    <w:basedOn w:val="Normal"/>
    <w:uiPriority w:val="99"/>
    <w:qFormat/>
    <w:rsid w:val="000A56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A56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560D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423F1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C332E"/>
    <w:rPr>
      <w:rFonts w:ascii="Times New Roman" w:eastAsia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0C332E"/>
    <w:rPr>
      <w:rFonts w:ascii="Arial" w:hAnsi="Arial" w:cs="Arial"/>
      <w:b/>
      <w:bCs/>
      <w:sz w:val="18"/>
      <w:szCs w:val="18"/>
    </w:rPr>
  </w:style>
  <w:style w:type="paragraph" w:styleId="NormalWeb">
    <w:name w:val="Normal (Web)"/>
    <w:basedOn w:val="Normal"/>
    <w:uiPriority w:val="99"/>
    <w:semiHidden/>
    <w:rsid w:val="00B2667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229</Words>
  <Characters>1309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fatih</cp:lastModifiedBy>
  <cp:revision>5</cp:revision>
  <cp:lastPrinted>2014-12-25T21:19:00Z</cp:lastPrinted>
  <dcterms:created xsi:type="dcterms:W3CDTF">2014-12-25T21:48:00Z</dcterms:created>
  <dcterms:modified xsi:type="dcterms:W3CDTF">2015-01-05T19:57:00Z</dcterms:modified>
</cp:coreProperties>
</file>